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1345A138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A47F1F">
        <w:rPr>
          <w:b/>
          <w:bCs/>
          <w:sz w:val="28"/>
        </w:rPr>
        <w:t>SHA</w:t>
      </w:r>
      <w:r>
        <w:rPr>
          <w:b/>
          <w:bCs/>
          <w:sz w:val="28"/>
        </w:rPr>
        <w:t xml:space="preserve"> </w:t>
      </w:r>
    </w:p>
    <w:p w14:paraId="29C330AF" w14:textId="580ADC51" w:rsidR="005C10C5" w:rsidRDefault="005C10C5"/>
    <w:p w14:paraId="21342DA0" w14:textId="66604588" w:rsidR="00F25817" w:rsidRDefault="00F25817">
      <w:r>
        <w:t xml:space="preserve">Dette dokumentet </w:t>
      </w:r>
      <w:r w:rsidR="00F32742">
        <w:t xml:space="preserve">inneholder Byggherrens </w:t>
      </w:r>
      <w:r w:rsidR="00E0692E">
        <w:t>plan for sikkerhet, helse og arbeidsmiljø (</w:t>
      </w:r>
      <w:r w:rsidR="00F32742">
        <w:t>SHA plan</w:t>
      </w:r>
      <w:r w:rsidR="00E0692E">
        <w:t>)</w:t>
      </w:r>
      <w:r w:rsidR="00537CCC">
        <w:t xml:space="preserve">. Denne inneholder også </w:t>
      </w:r>
      <w:r w:rsidR="00F7433D">
        <w:t>en beskrivelse av</w:t>
      </w:r>
      <w:r>
        <w:t xml:space="preserve"> </w:t>
      </w:r>
      <w:r w:rsidR="00537CCC">
        <w:t>byggherrens</w:t>
      </w:r>
      <w:r w:rsidR="00F84769" w:rsidRPr="00F84769">
        <w:t xml:space="preserve"> organisering av HMS-arbeidet</w:t>
      </w:r>
      <w:r w:rsidR="00685F6D">
        <w:t xml:space="preserve">, jf. kap. A3 pkt. </w:t>
      </w:r>
      <w:r w:rsidR="0003701F">
        <w:t>7.</w:t>
      </w:r>
    </w:p>
    <w:sectPr w:rsidR="00F25817" w:rsidSect="00B42D24">
      <w:headerReference w:type="default" r:id="rId8"/>
      <w:footerReference w:type="default" r:id="rId9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F573" w14:textId="77777777" w:rsidR="000D0752" w:rsidRDefault="000D0752">
      <w:r>
        <w:separator/>
      </w:r>
    </w:p>
  </w:endnote>
  <w:endnote w:type="continuationSeparator" w:id="0">
    <w:p w14:paraId="04380AFC" w14:textId="77777777" w:rsidR="000D0752" w:rsidRDefault="000D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94909" w14:textId="77777777" w:rsidR="001633EE" w:rsidRPr="001633EE" w:rsidRDefault="001633EE" w:rsidP="001633EE">
    <w:pPr>
      <w:pStyle w:val="Bunntekst"/>
      <w:rPr>
        <w:sz w:val="16"/>
        <w:szCs w:val="16"/>
      </w:rPr>
    </w:pPr>
    <w:r w:rsidRPr="001633EE">
      <w:rPr>
        <w:sz w:val="16"/>
        <w:szCs w:val="16"/>
      </w:rPr>
      <w:t xml:space="preserve">Maldokument vegoppmerkingskontrakt – Drift og vedlikehold </w:t>
    </w:r>
  </w:p>
  <w:p w14:paraId="45B8B7F6" w14:textId="03D5A1A4" w:rsidR="0076261D" w:rsidRPr="001633EE" w:rsidRDefault="001633EE" w:rsidP="001633EE">
    <w:pPr>
      <w:pStyle w:val="Bunntekst"/>
    </w:pPr>
    <w:r w:rsidRPr="001633EE">
      <w:rPr>
        <w:sz w:val="16"/>
        <w:szCs w:val="16"/>
      </w:rPr>
      <w:t>Versjon 202</w:t>
    </w:r>
    <w:r w:rsidR="00BA1B58">
      <w:rPr>
        <w:sz w:val="16"/>
        <w:szCs w:val="16"/>
      </w:rPr>
      <w:t>2-01-28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9FDB" w14:textId="77777777" w:rsidR="000D0752" w:rsidRDefault="000D0752">
      <w:r>
        <w:separator/>
      </w:r>
    </w:p>
  </w:footnote>
  <w:footnote w:type="continuationSeparator" w:id="0">
    <w:p w14:paraId="467F6D1C" w14:textId="77777777" w:rsidR="000D0752" w:rsidRDefault="000D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4C46E563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D2-</w:t>
    </w:r>
    <w:r w:rsidR="00A47F1F">
      <w:rPr>
        <w:sz w:val="20"/>
      </w:rPr>
      <w:t>SHA</w:t>
    </w:r>
    <w:r w:rsidR="00853EF8" w:rsidRPr="009E6629">
      <w:rPr>
        <w:sz w:val="20"/>
      </w:rPr>
      <w:t>-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3741D2B5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D2-</w:t>
    </w:r>
    <w:r w:rsidR="00A47F1F">
      <w:rPr>
        <w:b/>
        <w:bCs/>
        <w:sz w:val="20"/>
      </w:rPr>
      <w:t>SHA</w:t>
    </w:r>
    <w:r w:rsidR="00835B73">
      <w:rPr>
        <w:b/>
        <w:bCs/>
        <w:sz w:val="20"/>
      </w:rPr>
      <w:tab/>
    </w:r>
    <w:r w:rsidR="00443082" w:rsidRPr="008E0AB5">
      <w:rPr>
        <w:sz w:val="20"/>
      </w:rPr>
      <w:t>20</w:t>
    </w:r>
    <w:r w:rsidR="008E0AB5" w:rsidRPr="008E0AB5">
      <w:rPr>
        <w:sz w:val="20"/>
      </w:rPr>
      <w:t>2</w:t>
    </w:r>
    <w:r w:rsidR="00B22B74" w:rsidRPr="000A3DE4">
      <w:rPr>
        <w:sz w:val="20"/>
        <w:highlight w:val="lightGray"/>
      </w:rPr>
      <w:t>å</w:t>
    </w:r>
    <w:r w:rsidR="001D22C1" w:rsidRPr="000A3DE4">
      <w:rPr>
        <w:sz w:val="20"/>
        <w:highlight w:val="lightGray"/>
      </w:rPr>
      <w:t>-</w:t>
    </w:r>
    <w:r w:rsidR="00942A51" w:rsidRPr="000A3DE4">
      <w:rPr>
        <w:sz w:val="20"/>
        <w:highlight w:val="lightGray"/>
      </w:rPr>
      <w:t>mm</w:t>
    </w:r>
    <w:r w:rsidR="00A114EA" w:rsidRPr="000A3DE4">
      <w:rPr>
        <w:sz w:val="20"/>
        <w:highlight w:val="lightGray"/>
      </w:rPr>
      <w:t>-</w:t>
    </w:r>
    <w:r w:rsidR="00B22B74" w:rsidRPr="000A3DE4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3701F"/>
    <w:rsid w:val="00041983"/>
    <w:rsid w:val="00052D82"/>
    <w:rsid w:val="00057571"/>
    <w:rsid w:val="0005781E"/>
    <w:rsid w:val="00071442"/>
    <w:rsid w:val="000807B8"/>
    <w:rsid w:val="00081F5C"/>
    <w:rsid w:val="000A1732"/>
    <w:rsid w:val="000A3DE4"/>
    <w:rsid w:val="000B2EB1"/>
    <w:rsid w:val="000C1BFB"/>
    <w:rsid w:val="000C353C"/>
    <w:rsid w:val="000D0752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3EE"/>
    <w:rsid w:val="00163487"/>
    <w:rsid w:val="00165726"/>
    <w:rsid w:val="00180604"/>
    <w:rsid w:val="00185D4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21AE8"/>
    <w:rsid w:val="002307AF"/>
    <w:rsid w:val="00244C14"/>
    <w:rsid w:val="002654EA"/>
    <w:rsid w:val="002721F6"/>
    <w:rsid w:val="00287EBB"/>
    <w:rsid w:val="00294A18"/>
    <w:rsid w:val="002967BD"/>
    <w:rsid w:val="002A1A67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5FCE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37CCC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85F6D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0F9A"/>
    <w:rsid w:val="00815C9C"/>
    <w:rsid w:val="008163B8"/>
    <w:rsid w:val="00820A7A"/>
    <w:rsid w:val="008333ED"/>
    <w:rsid w:val="00835B73"/>
    <w:rsid w:val="008524EE"/>
    <w:rsid w:val="00853EF8"/>
    <w:rsid w:val="0087212E"/>
    <w:rsid w:val="00876B93"/>
    <w:rsid w:val="00882B13"/>
    <w:rsid w:val="00886D4F"/>
    <w:rsid w:val="00892997"/>
    <w:rsid w:val="008A0241"/>
    <w:rsid w:val="008B2CB1"/>
    <w:rsid w:val="008B4E83"/>
    <w:rsid w:val="008B740E"/>
    <w:rsid w:val="008C2DF1"/>
    <w:rsid w:val="008D0495"/>
    <w:rsid w:val="008E0AB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A51"/>
    <w:rsid w:val="00953E5C"/>
    <w:rsid w:val="009737EB"/>
    <w:rsid w:val="00974210"/>
    <w:rsid w:val="009814AE"/>
    <w:rsid w:val="00983259"/>
    <w:rsid w:val="009910AA"/>
    <w:rsid w:val="009E6629"/>
    <w:rsid w:val="009F6C2A"/>
    <w:rsid w:val="00A114EA"/>
    <w:rsid w:val="00A307E5"/>
    <w:rsid w:val="00A447F4"/>
    <w:rsid w:val="00A45984"/>
    <w:rsid w:val="00A47F1F"/>
    <w:rsid w:val="00A55AEB"/>
    <w:rsid w:val="00A652DD"/>
    <w:rsid w:val="00A95BC4"/>
    <w:rsid w:val="00AA5E28"/>
    <w:rsid w:val="00AB7109"/>
    <w:rsid w:val="00AB7CB4"/>
    <w:rsid w:val="00AD4DEA"/>
    <w:rsid w:val="00AE0E55"/>
    <w:rsid w:val="00B0199B"/>
    <w:rsid w:val="00B05739"/>
    <w:rsid w:val="00B14EDB"/>
    <w:rsid w:val="00B20EB6"/>
    <w:rsid w:val="00B22B74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1B58"/>
    <w:rsid w:val="00BA7801"/>
    <w:rsid w:val="00BC38C0"/>
    <w:rsid w:val="00BC3F41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56D16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0692E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25817"/>
    <w:rsid w:val="00F32742"/>
    <w:rsid w:val="00F40B3D"/>
    <w:rsid w:val="00F51234"/>
    <w:rsid w:val="00F523BF"/>
    <w:rsid w:val="00F52934"/>
    <w:rsid w:val="00F52AA9"/>
    <w:rsid w:val="00F55C5F"/>
    <w:rsid w:val="00F6791E"/>
    <w:rsid w:val="00F67F8B"/>
    <w:rsid w:val="00F7433D"/>
    <w:rsid w:val="00F750D7"/>
    <w:rsid w:val="00F75C6C"/>
    <w:rsid w:val="00F82DC5"/>
    <w:rsid w:val="00F841CA"/>
    <w:rsid w:val="00F84769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3D9E6-CF77-433B-976A-DAEA577B2472}"/>
</file>

<file path=customXml/itemProps3.xml><?xml version="1.0" encoding="utf-8"?>
<ds:datastoreItem xmlns:ds="http://schemas.openxmlformats.org/officeDocument/2006/customXml" ds:itemID="{6DF1401C-2350-43F8-A04B-DA172731E797}"/>
</file>

<file path=customXml/itemProps4.xml><?xml version="1.0" encoding="utf-8"?>
<ds:datastoreItem xmlns:ds="http://schemas.openxmlformats.org/officeDocument/2006/customXml" ds:itemID="{F60FF276-1DB2-4DA7-ACF9-9EE14B5A9B22}"/>
</file>

<file path=customXml/itemProps5.xml><?xml version="1.0" encoding="utf-8"?>
<ds:datastoreItem xmlns:ds="http://schemas.openxmlformats.org/officeDocument/2006/customXml" ds:itemID="{8106AED4-1B92-47C2-868F-15F388A6A9E7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R763V_A1_Dokumentliste_20161201.dotx</Template>
  <TotalTime>1</TotalTime>
  <Pages>1</Pages>
  <Words>31</Words>
  <Characters>200</Characters>
  <Application>Microsoft Office Word</Application>
  <DocSecurity>0</DocSecurity>
  <Lines>15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226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Torgeir Leland</cp:lastModifiedBy>
  <cp:revision>3</cp:revision>
  <cp:lastPrinted>2020-12-01T08:16:00Z</cp:lastPrinted>
  <dcterms:created xsi:type="dcterms:W3CDTF">2022-01-28T10:07:00Z</dcterms:created>
  <dcterms:modified xsi:type="dcterms:W3CDTF">2022-01-28T10:07:00Z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3700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</Properties>
</file>